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E590F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WYMBYSSH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d.ca.1432)</w:t>
      </w:r>
    </w:p>
    <w:p w14:paraId="688B63DF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835088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B5482D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>He died in or before this time.</w:t>
      </w:r>
    </w:p>
    <w:p w14:paraId="639EA6DC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8742ED2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351384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3A9801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Drowete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 and John Smyth of Thaxted, cordwainer(q.v.).</w:t>
      </w:r>
    </w:p>
    <w:p w14:paraId="31E62B51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(ibid.)</w:t>
      </w:r>
    </w:p>
    <w:p w14:paraId="66188ACE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691EC82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2B11BE" w14:textId="77777777" w:rsidR="00ED6502" w:rsidRDefault="00ED6502" w:rsidP="00ED650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2022</w:t>
      </w:r>
    </w:p>
    <w:p w14:paraId="7B8D851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1DA97" w14:textId="77777777" w:rsidR="00ED6502" w:rsidRDefault="00ED6502" w:rsidP="009139A6">
      <w:r>
        <w:separator/>
      </w:r>
    </w:p>
  </w:endnote>
  <w:endnote w:type="continuationSeparator" w:id="0">
    <w:p w14:paraId="5C985EDC" w14:textId="77777777" w:rsidR="00ED6502" w:rsidRDefault="00ED65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A1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62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F54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8F27D" w14:textId="77777777" w:rsidR="00ED6502" w:rsidRDefault="00ED6502" w:rsidP="009139A6">
      <w:r>
        <w:separator/>
      </w:r>
    </w:p>
  </w:footnote>
  <w:footnote w:type="continuationSeparator" w:id="0">
    <w:p w14:paraId="28BEBEEC" w14:textId="77777777" w:rsidR="00ED6502" w:rsidRDefault="00ED65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9B3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E68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00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50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650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B7607"/>
  <w15:chartTrackingRefBased/>
  <w15:docId w15:val="{FA19CADB-99A5-429E-B790-4355981E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D65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2022-07-24T11:47:00Z</dcterms:created>
  <dcterms:modified xsi:type="dcterms:W3CDTF">2022-07-24T11:47:00Z</dcterms:modified>
</cp:coreProperties>
</file>